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4FCF0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NEWEMAN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0A86460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Ridge, Hertfordshire.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571F5A8A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</w:p>
    <w:p w14:paraId="68E14BA7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</w:p>
    <w:p w14:paraId="26204413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Roger(q.v.) brought a plaint of debt against him and </w:t>
      </w:r>
      <w:proofErr w:type="gramStart"/>
      <w:r>
        <w:rPr>
          <w:rFonts w:cs="Times New Roman"/>
          <w:szCs w:val="24"/>
        </w:rPr>
        <w:t>Thomas</w:t>
      </w:r>
      <w:proofErr w:type="gramEnd"/>
      <w:r>
        <w:rPr>
          <w:rFonts w:cs="Times New Roman"/>
          <w:szCs w:val="24"/>
        </w:rPr>
        <w:t xml:space="preserve"> </w:t>
      </w:r>
    </w:p>
    <w:p w14:paraId="3EE050CA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Nicholl of Barnet(q.v.).</w:t>
      </w:r>
    </w:p>
    <w:p w14:paraId="3E881E97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70A4C18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</w:p>
    <w:p w14:paraId="3115E1E7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</w:p>
    <w:p w14:paraId="2F8822B3" w14:textId="77777777" w:rsidR="008003A5" w:rsidRDefault="008003A5" w:rsidP="008003A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November 2023</w:t>
      </w:r>
    </w:p>
    <w:p w14:paraId="777522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8FF3B" w14:textId="77777777" w:rsidR="008003A5" w:rsidRDefault="008003A5" w:rsidP="009139A6">
      <w:r>
        <w:separator/>
      </w:r>
    </w:p>
  </w:endnote>
  <w:endnote w:type="continuationSeparator" w:id="0">
    <w:p w14:paraId="7C453580" w14:textId="77777777" w:rsidR="008003A5" w:rsidRDefault="008003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8E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753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96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3E3A" w14:textId="77777777" w:rsidR="008003A5" w:rsidRDefault="008003A5" w:rsidP="009139A6">
      <w:r>
        <w:separator/>
      </w:r>
    </w:p>
  </w:footnote>
  <w:footnote w:type="continuationSeparator" w:id="0">
    <w:p w14:paraId="4CF99ABE" w14:textId="77777777" w:rsidR="008003A5" w:rsidRDefault="008003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3B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46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E7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3A5"/>
    <w:rsid w:val="000666E0"/>
    <w:rsid w:val="002510B7"/>
    <w:rsid w:val="005C130B"/>
    <w:rsid w:val="008003A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8FC0E"/>
  <w15:chartTrackingRefBased/>
  <w15:docId w15:val="{A548681D-8F96-4743-A248-288AB11CC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03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2024-01-15T16:36:00Z</dcterms:created>
  <dcterms:modified xsi:type="dcterms:W3CDTF">2024-01-15T16:36:00Z</dcterms:modified>
</cp:coreProperties>
</file>